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F1C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Unknown BURTON</w:t>
      </w:r>
      <w:r>
        <w:rPr>
          <w:rFonts w:ascii="Times New Roman" w:hAnsi="Times New Roman" w:cs="Times New Roman"/>
          <w:sz w:val="24"/>
          <w:szCs w:val="24"/>
        </w:rPr>
        <w:t xml:space="preserve">       (fl.1488-9)</w:t>
      </w:r>
    </w:p>
    <w:p w:rsidR="001F1C98" w:rsidRDefault="001F1C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1F1C98" w:rsidRDefault="001F1C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1C98" w:rsidRDefault="001F1C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1C98" w:rsidRDefault="001F1C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1488-9</w:t>
      </w:r>
      <w:r>
        <w:rPr>
          <w:rFonts w:ascii="Times New Roman" w:hAnsi="Times New Roman" w:cs="Times New Roman"/>
          <w:sz w:val="24"/>
          <w:szCs w:val="24"/>
        </w:rPr>
        <w:tab/>
        <w:t>Incorporated from Oxford.</w:t>
      </w:r>
    </w:p>
    <w:p w:rsidR="001F1C98" w:rsidRDefault="001F1C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Cantab.vol.1 part 1 p.269)</w:t>
      </w:r>
    </w:p>
    <w:p w:rsidR="001F1C98" w:rsidRDefault="001F1C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1C98" w:rsidRDefault="001F1C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1C98" w:rsidRPr="001F1C98" w:rsidRDefault="001F1C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June 2016</w:t>
      </w:r>
      <w:bookmarkStart w:id="0" w:name="_GoBack"/>
      <w:bookmarkEnd w:id="0"/>
    </w:p>
    <w:sectPr w:rsidR="001F1C98" w:rsidRPr="001F1C9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C98" w:rsidRDefault="001F1C98" w:rsidP="00E71FC3">
      <w:pPr>
        <w:spacing w:after="0" w:line="240" w:lineRule="auto"/>
      </w:pPr>
      <w:r>
        <w:separator/>
      </w:r>
    </w:p>
  </w:endnote>
  <w:endnote w:type="continuationSeparator" w:id="0">
    <w:p w:rsidR="001F1C98" w:rsidRDefault="001F1C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C98" w:rsidRDefault="001F1C98" w:rsidP="00E71FC3">
      <w:pPr>
        <w:spacing w:after="0" w:line="240" w:lineRule="auto"/>
      </w:pPr>
      <w:r>
        <w:separator/>
      </w:r>
    </w:p>
  </w:footnote>
  <w:footnote w:type="continuationSeparator" w:id="0">
    <w:p w:rsidR="001F1C98" w:rsidRDefault="001F1C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C98"/>
    <w:rsid w:val="001F1C9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DA09F"/>
  <w15:chartTrackingRefBased/>
  <w15:docId w15:val="{CF426BA7-505A-4432-9B95-9F97FABC7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2016-06-12T21:39:00Z</dcterms:created>
  <dcterms:modified xsi:type="dcterms:W3CDTF">2016-06-12T21:42:00Z</dcterms:modified>
</cp:coreProperties>
</file>